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24.1.2-2024.1.5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18周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冬季出行安全注意事项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7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67175" cy="5424170"/>
                  <wp:effectExtent l="0" t="0" r="9525" b="5080"/>
                  <wp:docPr id="3" name="图片 3" descr="IMG_20240119_143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0119_14300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7175" cy="5424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1.15-2024.1.19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安全教育在身边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54500" cy="5673090"/>
                  <wp:effectExtent l="0" t="0" r="12700" b="3810"/>
                  <wp:docPr id="1" name="图片 1" descr="IMG_20240119_124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40119_12432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4500" cy="567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MzIyMTAzOTkwNzhkMmI5ZWYwNTNhOThjZTA1ZjU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15B41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2D85446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496D80"/>
    <w:rsid w:val="266737DA"/>
    <w:rsid w:val="266E3992"/>
    <w:rsid w:val="26834317"/>
    <w:rsid w:val="27AA012D"/>
    <w:rsid w:val="28A5211F"/>
    <w:rsid w:val="2A4827BE"/>
    <w:rsid w:val="2E3A7BDA"/>
    <w:rsid w:val="2F091661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F3676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9D5719B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6339D0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855112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119</Words>
  <Characters>158</Characters>
  <Lines>0</Lines>
  <Paragraphs>0</Paragraphs>
  <TotalTime>9</TotalTime>
  <ScaleCrop>false</ScaleCrop>
  <LinksUpToDate>false</LinksUpToDate>
  <CharactersWithSpaces>225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2023-10-24T10:15:00Z</cp:lastPrinted>
  <dcterms:modified xsi:type="dcterms:W3CDTF">2024-01-19T07:24:35Z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09A07971D49D430EB94B767405B868E4</vt:lpwstr>
  </property>
</Properties>
</file>